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01" w:rsidRPr="005761C8" w:rsidRDefault="00380D01" w:rsidP="002613CD">
      <w:pPr>
        <w:jc w:val="center"/>
        <w:rPr>
          <w:b/>
          <w:bCs/>
          <w:caps/>
        </w:rPr>
      </w:pPr>
      <w:r w:rsidRPr="005761C8">
        <w:rPr>
          <w:b/>
          <w:bCs/>
          <w:caps/>
        </w:rPr>
        <w:t>Российская Федерация</w:t>
      </w:r>
    </w:p>
    <w:p w:rsidR="00380D01" w:rsidRPr="005761C8" w:rsidRDefault="00380D01" w:rsidP="002613CD">
      <w:pPr>
        <w:jc w:val="center"/>
        <w:rPr>
          <w:b/>
          <w:bCs/>
        </w:rPr>
      </w:pPr>
      <w:r w:rsidRPr="005761C8">
        <w:rPr>
          <w:b/>
          <w:bCs/>
        </w:rPr>
        <w:t>АДМИНИСТРАЦИЯ УНЕЧСКОГО РАЙОНА БРЯНСКОЙ ОБЛАСТИ</w:t>
      </w:r>
    </w:p>
    <w:p w:rsidR="00380D01" w:rsidRPr="005761C8" w:rsidRDefault="00380D01" w:rsidP="002613C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761C8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380D01" w:rsidRPr="005761C8" w:rsidRDefault="00380D01" w:rsidP="002613CD"/>
    <w:p w:rsidR="00380D01" w:rsidRPr="005761C8" w:rsidRDefault="00380D01" w:rsidP="002613CD">
      <w:r w:rsidRPr="005761C8">
        <w:t xml:space="preserve">От  </w:t>
      </w:r>
      <w:r>
        <w:t>29.12.2023</w:t>
      </w:r>
      <w:r w:rsidRPr="005761C8">
        <w:t xml:space="preserve"> №</w:t>
      </w:r>
      <w:r>
        <w:t>562</w:t>
      </w:r>
    </w:p>
    <w:p w:rsidR="00380D01" w:rsidRDefault="00380D01" w:rsidP="002613CD">
      <w:r w:rsidRPr="005761C8">
        <w:t>г. Унеча  Брянской области</w:t>
      </w:r>
    </w:p>
    <w:p w:rsidR="00380D01" w:rsidRPr="005761C8" w:rsidRDefault="00380D01" w:rsidP="002613CD">
      <w:pPr>
        <w:rPr>
          <w:b/>
          <w:bCs/>
          <w:sz w:val="28"/>
          <w:szCs w:val="28"/>
        </w:rPr>
      </w:pPr>
    </w:p>
    <w:p w:rsidR="00380D01" w:rsidRPr="005761C8" w:rsidRDefault="00380D01" w:rsidP="002613CD">
      <w:pPr>
        <w:rPr>
          <w:sz w:val="28"/>
          <w:szCs w:val="28"/>
        </w:rPr>
      </w:pPr>
      <w:r w:rsidRPr="005761C8">
        <w:rPr>
          <w:sz w:val="28"/>
          <w:szCs w:val="28"/>
        </w:rPr>
        <w:t>Об утверждении перечня главных</w:t>
      </w:r>
    </w:p>
    <w:p w:rsidR="00380D01" w:rsidRPr="005761C8" w:rsidRDefault="00380D01" w:rsidP="009D2D48">
      <w:pPr>
        <w:rPr>
          <w:sz w:val="28"/>
          <w:szCs w:val="28"/>
        </w:rPr>
      </w:pPr>
      <w:r w:rsidRPr="005761C8">
        <w:rPr>
          <w:sz w:val="28"/>
          <w:szCs w:val="28"/>
        </w:rPr>
        <w:t>Администраторов</w:t>
      </w:r>
      <w:r>
        <w:rPr>
          <w:sz w:val="28"/>
          <w:szCs w:val="28"/>
        </w:rPr>
        <w:t xml:space="preserve"> </w:t>
      </w:r>
      <w:r w:rsidRPr="005761C8">
        <w:rPr>
          <w:sz w:val="28"/>
          <w:szCs w:val="28"/>
        </w:rPr>
        <w:t xml:space="preserve">доходов и источников </w:t>
      </w:r>
    </w:p>
    <w:p w:rsidR="00380D01" w:rsidRPr="005761C8" w:rsidRDefault="00380D01" w:rsidP="009D2D48">
      <w:pPr>
        <w:rPr>
          <w:sz w:val="28"/>
          <w:szCs w:val="28"/>
        </w:rPr>
      </w:pPr>
      <w:r w:rsidRPr="005761C8">
        <w:rPr>
          <w:sz w:val="28"/>
          <w:szCs w:val="28"/>
        </w:rPr>
        <w:t>финансирования дефицита бюджета</w:t>
      </w:r>
    </w:p>
    <w:p w:rsidR="00380D01" w:rsidRPr="005761C8" w:rsidRDefault="00380D01" w:rsidP="002613CD">
      <w:pPr>
        <w:rPr>
          <w:sz w:val="28"/>
          <w:szCs w:val="28"/>
        </w:rPr>
      </w:pPr>
    </w:p>
    <w:p w:rsidR="00380D01" w:rsidRPr="005761C8" w:rsidRDefault="00380D01" w:rsidP="003F75D7">
      <w:pPr>
        <w:jc w:val="both"/>
      </w:pPr>
      <w:r w:rsidRPr="005761C8">
        <w:rPr>
          <w:sz w:val="28"/>
          <w:szCs w:val="28"/>
        </w:rPr>
        <w:tab/>
      </w:r>
      <w:r w:rsidRPr="005761C8">
        <w:t>В соответствии с пунктом 3.2 статьи 160.1 и пунктом 4 статьи 160.2  Бюджетного кодекса Российской Федерации</w:t>
      </w:r>
    </w:p>
    <w:p w:rsidR="00380D01" w:rsidRPr="005761C8" w:rsidRDefault="00380D01" w:rsidP="003F75D7">
      <w:pPr>
        <w:jc w:val="both"/>
      </w:pPr>
    </w:p>
    <w:p w:rsidR="00380D01" w:rsidRPr="005761C8" w:rsidRDefault="00380D01" w:rsidP="003F75D7">
      <w:pPr>
        <w:jc w:val="both"/>
      </w:pPr>
      <w:r w:rsidRPr="005761C8">
        <w:tab/>
        <w:t>ПОСТАНОВЛЯЮ:</w:t>
      </w:r>
    </w:p>
    <w:p w:rsidR="00380D01" w:rsidRPr="005761C8" w:rsidRDefault="00380D01" w:rsidP="003F75D7">
      <w:pPr>
        <w:jc w:val="both"/>
      </w:pPr>
    </w:p>
    <w:p w:rsidR="00380D01" w:rsidRPr="005761C8" w:rsidRDefault="00380D01" w:rsidP="001E5FE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61C8">
        <w:rPr>
          <w:rFonts w:cs="Times New Roman"/>
        </w:rPr>
        <w:tab/>
      </w:r>
      <w:r w:rsidRPr="005761C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перечень:</w:t>
      </w:r>
    </w:p>
    <w:p w:rsidR="00380D01" w:rsidRPr="005761C8" w:rsidRDefault="00380D01" w:rsidP="000108E4">
      <w:pPr>
        <w:pStyle w:val="Heading6"/>
        <w:ind w:left="0" w:firstLine="0"/>
        <w:jc w:val="both"/>
        <w:rPr>
          <w:sz w:val="24"/>
          <w:szCs w:val="24"/>
        </w:rPr>
      </w:pPr>
      <w:r w:rsidRPr="005761C8">
        <w:rPr>
          <w:sz w:val="24"/>
          <w:szCs w:val="24"/>
        </w:rPr>
        <w:tab/>
        <w:t>-главных администраторов доходов бюджета Унечского муниципального района Брянской области – органов государственной власти Российской Федерации,</w:t>
      </w:r>
      <w:r>
        <w:rPr>
          <w:sz w:val="24"/>
          <w:szCs w:val="24"/>
        </w:rPr>
        <w:t xml:space="preserve"> </w:t>
      </w:r>
      <w:r w:rsidRPr="005761C8">
        <w:rPr>
          <w:sz w:val="24"/>
          <w:szCs w:val="24"/>
        </w:rPr>
        <w:t>согласно приложению №1;</w:t>
      </w:r>
    </w:p>
    <w:p w:rsidR="00380D01" w:rsidRPr="005761C8" w:rsidRDefault="00380D01" w:rsidP="000108E4">
      <w:pPr>
        <w:pStyle w:val="Heading6"/>
        <w:ind w:left="0" w:hanging="120"/>
        <w:jc w:val="both"/>
        <w:rPr>
          <w:sz w:val="24"/>
          <w:szCs w:val="24"/>
        </w:rPr>
      </w:pPr>
      <w:r w:rsidRPr="005761C8">
        <w:rPr>
          <w:b/>
          <w:bCs/>
          <w:sz w:val="24"/>
          <w:szCs w:val="24"/>
        </w:rPr>
        <w:tab/>
      </w:r>
      <w:r w:rsidRPr="005761C8">
        <w:rPr>
          <w:b/>
          <w:bCs/>
          <w:sz w:val="24"/>
          <w:szCs w:val="24"/>
        </w:rPr>
        <w:tab/>
      </w:r>
      <w:r w:rsidRPr="005761C8">
        <w:rPr>
          <w:sz w:val="24"/>
          <w:szCs w:val="24"/>
        </w:rPr>
        <w:t>-главных администраторов доходов бюджета Унечского</w:t>
      </w:r>
      <w:r w:rsidRPr="005761C8">
        <w:rPr>
          <w:sz w:val="24"/>
          <w:szCs w:val="24"/>
        </w:rPr>
        <w:tab/>
        <w:t xml:space="preserve">муниципального </w:t>
      </w:r>
      <w:r w:rsidRPr="005761C8">
        <w:rPr>
          <w:sz w:val="24"/>
          <w:szCs w:val="24"/>
        </w:rPr>
        <w:tab/>
        <w:t>района Брянской области – органов государственной власти Брянской области и созданными ими государственными учреждениями,</w:t>
      </w:r>
      <w:r>
        <w:rPr>
          <w:sz w:val="24"/>
          <w:szCs w:val="24"/>
        </w:rPr>
        <w:t xml:space="preserve"> </w:t>
      </w:r>
      <w:r w:rsidRPr="005761C8">
        <w:rPr>
          <w:sz w:val="24"/>
          <w:szCs w:val="24"/>
        </w:rPr>
        <w:t>согласно приложению №2;</w:t>
      </w:r>
    </w:p>
    <w:p w:rsidR="00380D01" w:rsidRPr="005761C8" w:rsidRDefault="00380D01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61C8">
        <w:rPr>
          <w:rFonts w:ascii="Times New Roman" w:hAnsi="Times New Roman" w:cs="Times New Roman"/>
          <w:b w:val="0"/>
          <w:bCs w:val="0"/>
          <w:sz w:val="24"/>
          <w:szCs w:val="24"/>
        </w:rPr>
        <w:tab/>
        <w:t>-главных администраторов доходов бюджета Унечского муниципального района Брянской области, согласно приложению №3;</w:t>
      </w:r>
    </w:p>
    <w:p w:rsidR="00380D01" w:rsidRPr="005761C8" w:rsidRDefault="00380D01" w:rsidP="0028061B">
      <w:pPr>
        <w:jc w:val="both"/>
      </w:pPr>
      <w:r w:rsidRPr="005761C8">
        <w:tab/>
        <w:t>-главных администраторов доходов бюджетов поселений, закрепленные</w:t>
      </w:r>
      <w:r>
        <w:t xml:space="preserve"> </w:t>
      </w:r>
      <w:r w:rsidRPr="005761C8">
        <w:t>за главными</w:t>
      </w:r>
    </w:p>
    <w:p w:rsidR="00380D01" w:rsidRPr="005761C8" w:rsidRDefault="00380D01" w:rsidP="0028061B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61C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администраторами доходов бюджета – органами местного самоуправления  Унечского муниципального </w:t>
      </w:r>
      <w:r w:rsidRPr="005761C8">
        <w:rPr>
          <w:rFonts w:ascii="Times New Roman" w:hAnsi="Times New Roman" w:cs="Times New Roman"/>
          <w:b w:val="0"/>
          <w:bCs w:val="0"/>
          <w:sz w:val="24"/>
          <w:szCs w:val="24"/>
        </w:rPr>
        <w:tab/>
        <w:t>района Брянской области, согласно приложению №4;</w:t>
      </w:r>
    </w:p>
    <w:p w:rsidR="00380D01" w:rsidRPr="005761C8" w:rsidRDefault="00380D01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61C8">
        <w:rPr>
          <w:rFonts w:ascii="Times New Roman" w:hAnsi="Times New Roman" w:cs="Times New Roman"/>
          <w:b w:val="0"/>
          <w:bCs w:val="0"/>
          <w:sz w:val="24"/>
          <w:szCs w:val="24"/>
        </w:rPr>
        <w:tab/>
        <w:t>-главных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761C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 согласно приложению №5.</w:t>
      </w:r>
    </w:p>
    <w:p w:rsidR="00380D01" w:rsidRPr="005761C8" w:rsidRDefault="00380D01" w:rsidP="000108E4">
      <w:pPr>
        <w:jc w:val="both"/>
      </w:pPr>
      <w:r w:rsidRPr="005761C8">
        <w:tab/>
        <w:t>2.Настоящее постановление применяется к правоотношениям, возникающим при составлении и исполнении бюджета  Унечского муниципального района Брянской области, начиная с бюджета  на 2024 год и на плановый период 2025 и 2026 годов.</w:t>
      </w:r>
    </w:p>
    <w:p w:rsidR="00380D01" w:rsidRPr="008616F0" w:rsidRDefault="00380D01" w:rsidP="001E5FE0">
      <w:pPr>
        <w:pStyle w:val="ListParagraph"/>
        <w:ind w:left="0"/>
        <w:jc w:val="both"/>
      </w:pPr>
      <w:r w:rsidRPr="005761C8">
        <w:rPr>
          <w:color w:val="00B050"/>
        </w:rPr>
        <w:tab/>
      </w:r>
      <w:r w:rsidRPr="008616F0"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380D01" w:rsidRPr="005761C8" w:rsidRDefault="00380D01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761C8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380D01" w:rsidRPr="005761C8" w:rsidRDefault="00380D01" w:rsidP="001E5FE0">
      <w:pPr>
        <w:pStyle w:val="ConsPlusNormal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380D01" w:rsidRPr="005761C8" w:rsidRDefault="00380D01" w:rsidP="00131919">
      <w:pPr>
        <w:pStyle w:val="ConsPlusNormal"/>
        <w:spacing w:after="1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380D01" w:rsidRPr="005761C8" w:rsidRDefault="00380D01" w:rsidP="00131919">
      <w:pPr>
        <w:pStyle w:val="ConsPlusNormal"/>
        <w:spacing w:after="12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380D01" w:rsidRPr="005761C8" w:rsidRDefault="00380D01" w:rsidP="00131919">
      <w:pPr>
        <w:jc w:val="both"/>
      </w:pPr>
      <w:r w:rsidRPr="005761C8">
        <w:t>Глава администрации Унечского района</w:t>
      </w:r>
      <w:r w:rsidRPr="005761C8">
        <w:tab/>
      </w:r>
      <w:r w:rsidRPr="005761C8">
        <w:tab/>
      </w:r>
      <w:r w:rsidRPr="005761C8">
        <w:tab/>
      </w:r>
      <w:r w:rsidRPr="005761C8">
        <w:tab/>
      </w:r>
      <w:r w:rsidRPr="005761C8">
        <w:tab/>
        <w:t>А.М. Кусков</w:t>
      </w:r>
    </w:p>
    <w:p w:rsidR="00380D01" w:rsidRPr="005761C8" w:rsidRDefault="00380D01" w:rsidP="0010698C">
      <w:pPr>
        <w:jc w:val="both"/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5761C8" w:rsidRDefault="00380D01" w:rsidP="0010698C">
      <w:pPr>
        <w:jc w:val="both"/>
        <w:rPr>
          <w:color w:val="00B050"/>
        </w:rPr>
      </w:pPr>
    </w:p>
    <w:p w:rsidR="00380D01" w:rsidRPr="00E419BC" w:rsidRDefault="00380D01" w:rsidP="00205831">
      <w:bookmarkStart w:id="0" w:name="_GoBack"/>
      <w:bookmarkEnd w:id="0"/>
      <w:r w:rsidRPr="005761C8">
        <w:rPr>
          <w:color w:val="00B050"/>
        </w:rPr>
        <w:tab/>
      </w:r>
      <w:r w:rsidRPr="005761C8">
        <w:rPr>
          <w:color w:val="00B050"/>
        </w:rPr>
        <w:tab/>
      </w:r>
      <w:r w:rsidRPr="005761C8">
        <w:rPr>
          <w:color w:val="00B050"/>
        </w:rPr>
        <w:tab/>
      </w:r>
      <w:r w:rsidRPr="005761C8">
        <w:rPr>
          <w:color w:val="00B050"/>
        </w:rPr>
        <w:tab/>
      </w:r>
      <w:r w:rsidRPr="005761C8">
        <w:rPr>
          <w:color w:val="00B050"/>
        </w:rPr>
        <w:tab/>
      </w:r>
      <w:r w:rsidRPr="005761C8">
        <w:rPr>
          <w:color w:val="00B050"/>
        </w:rPr>
        <w:tab/>
      </w:r>
      <w:r w:rsidRPr="005761C8">
        <w:rPr>
          <w:color w:val="00B050"/>
        </w:rPr>
        <w:tab/>
      </w:r>
      <w:r>
        <w:rPr>
          <w:color w:val="00B050"/>
        </w:rPr>
        <w:t xml:space="preserve">  </w:t>
      </w:r>
      <w:r w:rsidRPr="00E419BC">
        <w:t>Приложение №1</w:t>
      </w:r>
    </w:p>
    <w:p w:rsidR="00380D01" w:rsidRPr="00E419BC" w:rsidRDefault="00380D01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 w:rsidRPr="00E419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У</w:t>
      </w:r>
      <w:r w:rsidRPr="00E419BC">
        <w:rPr>
          <w:rFonts w:ascii="Times New Roman" w:hAnsi="Times New Roman" w:cs="Times New Roman"/>
          <w:sz w:val="24"/>
          <w:szCs w:val="24"/>
        </w:rPr>
        <w:t xml:space="preserve">нечского района  от </w:t>
      </w:r>
      <w:r>
        <w:rPr>
          <w:rFonts w:ascii="Times New Roman" w:hAnsi="Times New Roman" w:cs="Times New Roman"/>
          <w:sz w:val="24"/>
          <w:szCs w:val="24"/>
        </w:rPr>
        <w:t>29.12.2023 №562</w:t>
      </w:r>
    </w:p>
    <w:p w:rsidR="00380D01" w:rsidRPr="00E419BC" w:rsidRDefault="00380D01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19BC">
        <w:rPr>
          <w:rFonts w:ascii="Times New Roman" w:hAnsi="Times New Roman" w:cs="Times New Roman"/>
          <w:sz w:val="28"/>
          <w:szCs w:val="28"/>
        </w:rPr>
        <w:tab/>
      </w:r>
    </w:p>
    <w:p w:rsidR="00380D01" w:rsidRPr="00E419BC" w:rsidRDefault="00380D01" w:rsidP="002613CD">
      <w:pPr>
        <w:jc w:val="both"/>
      </w:pPr>
    </w:p>
    <w:p w:rsidR="00380D01" w:rsidRPr="00E419BC" w:rsidRDefault="00380D01" w:rsidP="000A4818">
      <w:pPr>
        <w:jc w:val="center"/>
      </w:pPr>
      <w:r w:rsidRPr="00E419BC">
        <w:t>ПЕРЕЧЕНЬ</w:t>
      </w:r>
    </w:p>
    <w:p w:rsidR="00380D01" w:rsidRPr="00E419BC" w:rsidRDefault="00380D01" w:rsidP="00F248B9">
      <w:pPr>
        <w:pStyle w:val="Heading6"/>
        <w:ind w:left="0" w:hanging="120"/>
        <w:jc w:val="center"/>
        <w:rPr>
          <w:sz w:val="24"/>
          <w:szCs w:val="24"/>
        </w:rPr>
      </w:pPr>
      <w:r w:rsidRPr="00E419BC">
        <w:rPr>
          <w:sz w:val="24"/>
          <w:szCs w:val="24"/>
        </w:rPr>
        <w:t>главных администраторов доходов бюджета Унечского</w:t>
      </w:r>
      <w:r w:rsidRPr="00E419BC">
        <w:rPr>
          <w:sz w:val="24"/>
          <w:szCs w:val="24"/>
        </w:rPr>
        <w:tab/>
        <w:t>муниципального района Брянской области – органов государственной власти Российской Федерации</w:t>
      </w:r>
    </w:p>
    <w:p w:rsidR="00380D01" w:rsidRPr="00E419BC" w:rsidRDefault="00380D01" w:rsidP="000A4818">
      <w:pPr>
        <w:jc w:val="center"/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528"/>
      </w:tblGrid>
      <w:tr w:rsidR="00380D01" w:rsidRPr="00E419BC">
        <w:tc>
          <w:tcPr>
            <w:tcW w:w="4678" w:type="dxa"/>
            <w:gridSpan w:val="2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380D01" w:rsidRPr="005822A1" w:rsidRDefault="00380D01" w:rsidP="005822A1">
            <w:pPr>
              <w:jc w:val="center"/>
              <w:rPr>
                <w:sz w:val="22"/>
                <w:szCs w:val="22"/>
              </w:rPr>
            </w:pP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</w:rPr>
            </w:pPr>
          </w:p>
        </w:tc>
      </w:tr>
      <w:tr w:rsidR="00380D01" w:rsidRPr="00E419BC">
        <w:trPr>
          <w:trHeight w:val="455"/>
        </w:trPr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Федеральная служба по надзору в сфере природопользования *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1 12 01010 01 0000 120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1 12 01030 01 0000 120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Плата за выбросы загрязняющих веществ в водные объекты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1 12 01041 01 0000 120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Плата за размещение отходов производства 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1 12 01042 01 0000 120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Плата за размещение  твердых коммунальных отходов </w:t>
            </w:r>
          </w:p>
        </w:tc>
      </w:tr>
      <w:tr w:rsidR="00380D01" w:rsidRPr="00E419BC">
        <w:trPr>
          <w:trHeight w:val="467"/>
        </w:trPr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334" w:type="dxa"/>
            <w:gridSpan w:val="2"/>
            <w:vAlign w:val="center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nil"/>
            </w:tcBorders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 1 01 02040 01 0000 110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</w:tr>
      <w:tr w:rsidR="00380D01" w:rsidRPr="00E419BC">
        <w:trPr>
          <w:trHeight w:val="1030"/>
        </w:trPr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353619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1 01 02130 01 0000 110</w:t>
            </w:r>
          </w:p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353619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1 01 02140 01 0000 110</w:t>
            </w:r>
          </w:p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 превышающей 650 000 рублей)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1 03 02231 01 0000 110</w:t>
            </w:r>
          </w:p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</w:p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</w:p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</w:p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822A1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822A1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5822A1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1 05 02010 02 0000 110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1 05 02020 02 0000 110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1 05 04020 02 0000 110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1 08 03010 01 0000 110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1 09 01030 05 0000 110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Налог на прибыль организаций, зачислявшийся до 1 января 2005 года в местные бюджеты, мобилизуемый на территориях муниципальных районов 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1 09 06010 02 0000 110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с продаж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1 09 07013 05 0000 110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на рекламу, мобилизуемый на территориях муниципальных районов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1 09 07033 05 0000 110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1 09 07053 05 0000 110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действовавшим в 2019 году</w:t>
            </w:r>
          </w:p>
        </w:tc>
      </w:tr>
      <w:tr w:rsidR="00380D01" w:rsidRPr="00E419BC">
        <w:trPr>
          <w:trHeight w:val="405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</w:rPr>
            </w:pPr>
            <w:r w:rsidRPr="005822A1">
              <w:rPr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5822A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Министерство внутренних дел Российской Федерации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188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380D01" w:rsidRPr="00E419BC">
        <w:tc>
          <w:tcPr>
            <w:tcW w:w="10206" w:type="dxa"/>
            <w:gridSpan w:val="3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Иные доходы бюджета  </w:t>
            </w:r>
            <w:r w:rsidRPr="00582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Унечского муниципального района Брянской области, администрирование которых может осуществляться органами государственной власти Российской Федерации  в пределах их  компетенции **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380D01" w:rsidRPr="00E419BC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380D01" w:rsidRPr="005822A1" w:rsidRDefault="00380D01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действовавшим в 2019 году</w:t>
            </w:r>
          </w:p>
        </w:tc>
      </w:tr>
    </w:tbl>
    <w:p w:rsidR="00380D01" w:rsidRPr="00E419BC" w:rsidRDefault="00380D01" w:rsidP="00EE2495">
      <w:pPr>
        <w:pStyle w:val="ConsPlusNormal"/>
        <w:ind w:left="-4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419BC">
        <w:rPr>
          <w:rFonts w:ascii="Times New Roman" w:hAnsi="Times New Roman" w:cs="Times New Roman"/>
          <w:sz w:val="24"/>
          <w:szCs w:val="24"/>
        </w:rPr>
        <w:tab/>
      </w:r>
    </w:p>
    <w:p w:rsidR="00380D01" w:rsidRPr="00E419BC" w:rsidRDefault="00380D01" w:rsidP="007C37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419BC">
        <w:rPr>
          <w:rFonts w:ascii="Times New Roman" w:hAnsi="Times New Roman" w:cs="Times New Roman"/>
          <w:sz w:val="24"/>
          <w:szCs w:val="24"/>
        </w:rPr>
        <w:t>*Администрированиеглавными администраторами,являющимися федеральными государственными органами налогов, сборов, задолженности и перерасчетов по отмененным налогам,осуществляется с применением кодов группы подвида доходов бюджетов</w:t>
      </w:r>
    </w:p>
    <w:p w:rsidR="00380D01" w:rsidRPr="00E419BC" w:rsidRDefault="00380D01" w:rsidP="00CA2A56">
      <w:pPr>
        <w:autoSpaceDE w:val="0"/>
        <w:autoSpaceDN w:val="0"/>
        <w:adjustRightInd w:val="0"/>
        <w:ind w:left="-720"/>
        <w:jc w:val="both"/>
      </w:pPr>
      <w:bookmarkStart w:id="1" w:name="Par160"/>
      <w:bookmarkEnd w:id="1"/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</w:pPr>
      <w:r w:rsidRPr="006B309F">
        <w:t>**</w:t>
      </w:r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6B309F">
        <w:t>048</w:t>
      </w:r>
      <w:r w:rsidRPr="006B309F">
        <w:rPr>
          <w:lang w:eastAsia="en-US"/>
        </w:rPr>
        <w:t>Федеральная служба по надзору в сфере природопользования</w:t>
      </w:r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6B309F">
        <w:rPr>
          <w:lang w:eastAsia="en-US"/>
        </w:rPr>
        <w:t xml:space="preserve">141 Федеральная служба по надзору в сфере защиты прав потребителей и благополучия </w:t>
      </w:r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6B309F">
        <w:rPr>
          <w:lang w:eastAsia="en-US"/>
        </w:rPr>
        <w:t>человека</w:t>
      </w:r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6B309F">
        <w:rPr>
          <w:lang w:eastAsia="en-US"/>
        </w:rPr>
        <w:t>182 Федеральная налоговая служба</w:t>
      </w:r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6B309F">
        <w:rPr>
          <w:lang w:eastAsia="en-US"/>
        </w:rPr>
        <w:t>188 Министерство внутренних дел Российской Федерации</w:t>
      </w:r>
    </w:p>
    <w:p w:rsidR="00380D01" w:rsidRPr="006B309F" w:rsidRDefault="00380D01" w:rsidP="006E3050">
      <w:pPr>
        <w:autoSpaceDE w:val="0"/>
        <w:autoSpaceDN w:val="0"/>
        <w:adjustRightInd w:val="0"/>
        <w:ind w:left="284" w:hanging="284"/>
      </w:pPr>
      <w:r w:rsidRPr="006B309F">
        <w:rPr>
          <w:lang w:eastAsia="en-US"/>
        </w:rPr>
        <w:t>322 Федеральная служба судебных приставов</w:t>
      </w:r>
    </w:p>
    <w:p w:rsidR="00380D01" w:rsidRPr="006B309F" w:rsidRDefault="00380D01" w:rsidP="006E3050">
      <w:pPr>
        <w:ind w:left="284" w:hanging="284"/>
        <w:rPr>
          <w:b/>
          <w:bCs/>
        </w:rPr>
      </w:pPr>
    </w:p>
    <w:p w:rsidR="00380D01" w:rsidRPr="006B309F" w:rsidRDefault="00380D01" w:rsidP="00187BEF">
      <w:pPr>
        <w:jc w:val="center"/>
        <w:rPr>
          <w:b/>
          <w:bCs/>
        </w:rPr>
      </w:pPr>
    </w:p>
    <w:p w:rsidR="00380D01" w:rsidRPr="005761C8" w:rsidRDefault="00380D01" w:rsidP="00187BEF">
      <w:pPr>
        <w:jc w:val="center"/>
        <w:rPr>
          <w:b/>
          <w:bCs/>
          <w:color w:val="00B050"/>
        </w:rPr>
      </w:pPr>
    </w:p>
    <w:p w:rsidR="00380D01" w:rsidRPr="005761C8" w:rsidRDefault="00380D01" w:rsidP="00187BEF">
      <w:pPr>
        <w:jc w:val="center"/>
        <w:rPr>
          <w:b/>
          <w:bCs/>
          <w:color w:val="00B050"/>
        </w:rPr>
      </w:pPr>
    </w:p>
    <w:p w:rsidR="00380D01" w:rsidRPr="005761C8" w:rsidRDefault="00380D01" w:rsidP="00187BEF">
      <w:pPr>
        <w:jc w:val="center"/>
        <w:rPr>
          <w:b/>
          <w:bCs/>
          <w:color w:val="00B050"/>
        </w:rPr>
      </w:pPr>
    </w:p>
    <w:p w:rsidR="00380D01" w:rsidRPr="005761C8" w:rsidRDefault="00380D01" w:rsidP="00187BEF">
      <w:pPr>
        <w:jc w:val="center"/>
        <w:rPr>
          <w:b/>
          <w:bCs/>
          <w:color w:val="00B050"/>
        </w:rPr>
      </w:pPr>
    </w:p>
    <w:p w:rsidR="00380D01" w:rsidRPr="005761C8" w:rsidRDefault="00380D01" w:rsidP="00187BEF">
      <w:pPr>
        <w:jc w:val="center"/>
        <w:rPr>
          <w:b/>
          <w:bCs/>
          <w:color w:val="00B050"/>
        </w:rPr>
      </w:pPr>
    </w:p>
    <w:p w:rsidR="00380D01" w:rsidRPr="005761C8" w:rsidRDefault="00380D01" w:rsidP="00187BEF">
      <w:pPr>
        <w:jc w:val="center"/>
        <w:rPr>
          <w:b/>
          <w:bCs/>
          <w:color w:val="00B050"/>
        </w:rPr>
      </w:pPr>
    </w:p>
    <w:p w:rsidR="00380D01" w:rsidRPr="00900EAC" w:rsidRDefault="00380D01" w:rsidP="003228B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900EAC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№2</w:t>
      </w:r>
    </w:p>
    <w:p w:rsidR="00380D01" w:rsidRPr="00900EAC" w:rsidRDefault="00380D01" w:rsidP="003228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</w:r>
      <w:r w:rsidRPr="00900EAC">
        <w:rPr>
          <w:rFonts w:ascii="Times New Roman" w:hAnsi="Times New Roman" w:cs="Times New Roman"/>
          <w:sz w:val="24"/>
          <w:szCs w:val="24"/>
        </w:rPr>
        <w:tab/>
        <w:t>Унечского района  от _________ №_____</w:t>
      </w:r>
    </w:p>
    <w:p w:rsidR="00380D01" w:rsidRPr="00900EAC" w:rsidRDefault="00380D01" w:rsidP="003228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00EAC">
        <w:rPr>
          <w:rFonts w:ascii="Times New Roman" w:hAnsi="Times New Roman" w:cs="Times New Roman"/>
          <w:sz w:val="28"/>
          <w:szCs w:val="28"/>
        </w:rPr>
        <w:tab/>
      </w:r>
    </w:p>
    <w:p w:rsidR="00380D01" w:rsidRPr="00900EAC" w:rsidRDefault="00380D01" w:rsidP="00187BEF">
      <w:pPr>
        <w:jc w:val="center"/>
        <w:rPr>
          <w:b/>
          <w:bCs/>
        </w:rPr>
      </w:pPr>
    </w:p>
    <w:p w:rsidR="00380D01" w:rsidRPr="00900EAC" w:rsidRDefault="00380D01" w:rsidP="003228BC">
      <w:pPr>
        <w:jc w:val="center"/>
        <w:rPr>
          <w:b/>
          <w:bCs/>
        </w:rPr>
      </w:pPr>
      <w:r w:rsidRPr="00900EAC">
        <w:rPr>
          <w:b/>
          <w:bCs/>
        </w:rPr>
        <w:t>ПЕРЕЧЕНЬ</w:t>
      </w:r>
    </w:p>
    <w:p w:rsidR="00380D01" w:rsidRPr="00900EAC" w:rsidRDefault="00380D01" w:rsidP="003228BC">
      <w:pPr>
        <w:pStyle w:val="Heading6"/>
        <w:ind w:left="0" w:hanging="120"/>
        <w:jc w:val="center"/>
        <w:rPr>
          <w:b/>
          <w:bCs/>
          <w:sz w:val="24"/>
          <w:szCs w:val="24"/>
        </w:rPr>
      </w:pPr>
      <w:r w:rsidRPr="00900EAC">
        <w:rPr>
          <w:b/>
          <w:bCs/>
          <w:sz w:val="24"/>
          <w:szCs w:val="24"/>
        </w:rPr>
        <w:t>главных администраторов доходов бюджета Унечского</w:t>
      </w:r>
      <w:r w:rsidRPr="00900EAC">
        <w:rPr>
          <w:b/>
          <w:bCs/>
          <w:sz w:val="24"/>
          <w:szCs w:val="24"/>
        </w:rPr>
        <w:tab/>
        <w:t xml:space="preserve">муниципального </w:t>
      </w:r>
      <w:r w:rsidRPr="00900EAC">
        <w:rPr>
          <w:b/>
          <w:bCs/>
          <w:sz w:val="24"/>
          <w:szCs w:val="24"/>
        </w:rPr>
        <w:tab/>
        <w:t>района Брянской области – органов государственной власти Брянской области и созданными ими государственными учреждениями</w:t>
      </w:r>
    </w:p>
    <w:p w:rsidR="00380D01" w:rsidRPr="00900EAC" w:rsidRDefault="00380D01" w:rsidP="003228BC">
      <w:pPr>
        <w:jc w:val="center"/>
        <w:rPr>
          <w:b/>
          <w:bCs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948"/>
        <w:gridCol w:w="5528"/>
      </w:tblGrid>
      <w:tr w:rsidR="00380D01" w:rsidRPr="00900EAC">
        <w:tc>
          <w:tcPr>
            <w:tcW w:w="4820" w:type="dxa"/>
            <w:gridSpan w:val="2"/>
          </w:tcPr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380D01" w:rsidRPr="005822A1" w:rsidRDefault="00380D01" w:rsidP="005822A1">
            <w:pPr>
              <w:jc w:val="center"/>
              <w:rPr>
                <w:b/>
                <w:bCs/>
                <w:color w:val="00B050"/>
                <w:sz w:val="22"/>
                <w:szCs w:val="22"/>
              </w:rPr>
            </w:pPr>
          </w:p>
        </w:tc>
      </w:tr>
      <w:tr w:rsidR="00380D01" w:rsidRPr="005761C8">
        <w:trPr>
          <w:trHeight w:val="443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8476" w:type="dxa"/>
            <w:gridSpan w:val="2"/>
          </w:tcPr>
          <w:p w:rsidR="00380D01" w:rsidRPr="005822A1" w:rsidRDefault="00380D01" w:rsidP="00E12BB2">
            <w:pPr>
              <w:rPr>
                <w:sz w:val="22"/>
                <w:szCs w:val="22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Департамент природных ресурсов и экологии Брянской области *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1 16 11050 01 0000 140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Платежи, уплачиваемые в целях возмещения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территориях, а также  вреда причиненного водным объектам), подлежащие зачислению в бюджет  муниципального образования</w:t>
            </w:r>
          </w:p>
        </w:tc>
      </w:tr>
      <w:tr w:rsidR="00380D01" w:rsidRPr="005761C8">
        <w:trPr>
          <w:trHeight w:val="467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8476" w:type="dxa"/>
            <w:gridSpan w:val="2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Управление мировой юстиции Брянской области *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1 16 01053 01 0000 140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5822A1">
                <w:rPr>
                  <w:sz w:val="22"/>
                  <w:szCs w:val="22"/>
                  <w:lang w:eastAsia="en-US"/>
                </w:rPr>
                <w:t>главой 5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5822A1">
                <w:rPr>
                  <w:sz w:val="22"/>
                  <w:szCs w:val="22"/>
                  <w:lang w:eastAsia="en-US"/>
                </w:rPr>
                <w:t>главой 6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5822A1">
                <w:rPr>
                  <w:sz w:val="22"/>
                  <w:szCs w:val="22"/>
                  <w:lang w:eastAsia="en-US"/>
                </w:rPr>
                <w:t>главой 7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1 16 01333 01 0000 140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Административные штрафы, установленные 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 продукцию, 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rPr>
          <w:trHeight w:val="485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836</w:t>
            </w:r>
          </w:p>
        </w:tc>
        <w:tc>
          <w:tcPr>
            <w:tcW w:w="8476" w:type="dxa"/>
            <w:gridSpan w:val="2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Управление лесами Брянской области *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836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Платежи, по искам о возмещении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территориях, а также вреда, причиненного водным объектам), подлежащие зачислению в бюджет  муниципального образования</w:t>
            </w:r>
          </w:p>
        </w:tc>
      </w:tr>
      <w:tr w:rsidR="00380D01" w:rsidRPr="005761C8">
        <w:trPr>
          <w:trHeight w:val="468"/>
        </w:trPr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8476" w:type="dxa"/>
            <w:gridSpan w:val="2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Департамент региональной безопасности Брянской области *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1 16 01053 01 0000 140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5822A1">
                <w:rPr>
                  <w:sz w:val="22"/>
                  <w:szCs w:val="22"/>
                  <w:lang w:eastAsia="en-US"/>
                </w:rPr>
                <w:t>главой 5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6" w:history="1">
              <w:r w:rsidRPr="005822A1">
                <w:rPr>
                  <w:sz w:val="22"/>
                  <w:szCs w:val="22"/>
                  <w:lang w:eastAsia="en-US"/>
                </w:rPr>
                <w:t>главой 6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7" w:history="1">
              <w:r w:rsidRPr="005822A1">
                <w:rPr>
                  <w:sz w:val="22"/>
                  <w:szCs w:val="22"/>
                  <w:lang w:eastAsia="en-US"/>
                </w:rPr>
                <w:t>главой 7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56991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380D01" w:rsidRPr="005822A1" w:rsidRDefault="00380D01" w:rsidP="00E12BB2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1 16 01193 01 0000 140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 xml:space="preserve">Административные штрафы, установленные </w:t>
            </w:r>
            <w:hyperlink r:id="rId18" w:history="1">
              <w:r w:rsidRPr="005822A1">
                <w:rPr>
                  <w:sz w:val="22"/>
                  <w:szCs w:val="22"/>
                </w:rPr>
                <w:t>главой 19</w:t>
              </w:r>
            </w:hyperlink>
            <w:r w:rsidRPr="005822A1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380D01" w:rsidRPr="005822A1" w:rsidRDefault="00380D01" w:rsidP="006E6F61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1 16 01203 01 0000 140</w:t>
            </w:r>
          </w:p>
        </w:tc>
        <w:tc>
          <w:tcPr>
            <w:tcW w:w="5528" w:type="dxa"/>
            <w:vAlign w:val="center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9" w:history="1">
              <w:r w:rsidRPr="005822A1">
                <w:rPr>
                  <w:sz w:val="22"/>
                  <w:szCs w:val="22"/>
                  <w:lang w:eastAsia="en-US"/>
                </w:rPr>
                <w:t>главой 20</w:t>
              </w:r>
            </w:hyperlink>
            <w:r w:rsidRPr="005822A1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0D01" w:rsidRPr="005761C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842</w:t>
            </w:r>
          </w:p>
        </w:tc>
        <w:tc>
          <w:tcPr>
            <w:tcW w:w="2948" w:type="dxa"/>
          </w:tcPr>
          <w:p w:rsidR="00380D01" w:rsidRPr="005822A1" w:rsidRDefault="00380D01" w:rsidP="005822A1">
            <w:pPr>
              <w:ind w:firstLine="6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1 16 02010 02 0000 140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80D01" w:rsidRPr="00A47B3C">
        <w:tc>
          <w:tcPr>
            <w:tcW w:w="10348" w:type="dxa"/>
            <w:gridSpan w:val="3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 xml:space="preserve">Иные доходы бюджета  </w:t>
            </w:r>
            <w:r w:rsidRPr="005822A1">
              <w:rPr>
                <w:b/>
                <w:bCs/>
                <w:sz w:val="22"/>
                <w:szCs w:val="22"/>
              </w:rPr>
              <w:t>Унечского муниципального района Брянской области, администрирование которых может осуществляться органами государственной власти Брянской области **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0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16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2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4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0D01" w:rsidRPr="00A47B3C">
        <w:tc>
          <w:tcPr>
            <w:tcW w:w="1872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380D01" w:rsidRPr="005822A1" w:rsidRDefault="00380D01" w:rsidP="005822A1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21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</w:tbl>
    <w:p w:rsidR="00380D01" w:rsidRPr="00A47B3C" w:rsidRDefault="00380D01" w:rsidP="003F0AD5">
      <w:pPr>
        <w:autoSpaceDE w:val="0"/>
        <w:autoSpaceDN w:val="0"/>
        <w:adjustRightInd w:val="0"/>
        <w:ind w:left="-142"/>
        <w:jc w:val="both"/>
      </w:pPr>
    </w:p>
    <w:p w:rsidR="00380D01" w:rsidRPr="00A47B3C" w:rsidRDefault="00380D01" w:rsidP="003F0AD5">
      <w:pPr>
        <w:autoSpaceDE w:val="0"/>
        <w:autoSpaceDN w:val="0"/>
        <w:adjustRightInd w:val="0"/>
        <w:ind w:left="-142"/>
        <w:jc w:val="both"/>
      </w:pPr>
      <w:r w:rsidRPr="00A47B3C">
        <w:tab/>
      </w:r>
      <w:r w:rsidRPr="00A47B3C">
        <w:tab/>
        <w:t xml:space="preserve">*Администрирование главными администраторами, являющимися органами государственной власти Брянской области </w:t>
      </w:r>
      <w:r w:rsidRPr="00A47B3C">
        <w:rPr>
          <w:sz w:val="28"/>
          <w:szCs w:val="28"/>
        </w:rPr>
        <w:t xml:space="preserve">и </w:t>
      </w:r>
      <w:r w:rsidRPr="00A47B3C">
        <w:t>созданными ими государственными учреждениями денежных взысканий (штрафов) осуществляется с применением кодов группы подвида доходов бюджетов</w:t>
      </w:r>
    </w:p>
    <w:p w:rsidR="00380D01" w:rsidRPr="006B309F" w:rsidRDefault="00380D01" w:rsidP="003F0AD5">
      <w:pPr>
        <w:autoSpaceDE w:val="0"/>
        <w:autoSpaceDN w:val="0"/>
        <w:adjustRightInd w:val="0"/>
        <w:spacing w:before="200"/>
        <w:ind w:left="-426" w:firstLine="284"/>
        <w:jc w:val="both"/>
        <w:rPr>
          <w:lang w:eastAsia="en-US"/>
        </w:rPr>
      </w:pPr>
      <w:r w:rsidRPr="006B309F">
        <w:rPr>
          <w:lang w:eastAsia="en-US"/>
        </w:rPr>
        <w:t>**</w:t>
      </w:r>
    </w:p>
    <w:p w:rsidR="00380D01" w:rsidRPr="006B309F" w:rsidRDefault="00380D01" w:rsidP="003F0AD5">
      <w:pPr>
        <w:autoSpaceDE w:val="0"/>
        <w:autoSpaceDN w:val="0"/>
        <w:adjustRightInd w:val="0"/>
        <w:ind w:left="-709" w:firstLine="284"/>
        <w:jc w:val="both"/>
        <w:rPr>
          <w:lang w:eastAsia="en-US"/>
        </w:rPr>
      </w:pPr>
      <w:r w:rsidRPr="006B309F">
        <w:rPr>
          <w:lang w:eastAsia="en-US"/>
        </w:rPr>
        <w:t>803 Администрация Губернатора Брянской области и Правительства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709" w:firstLine="567"/>
        <w:jc w:val="both"/>
        <w:rPr>
          <w:lang w:eastAsia="en-US"/>
        </w:rPr>
      </w:pPr>
      <w:r w:rsidRPr="006B309F">
        <w:rPr>
          <w:lang w:eastAsia="en-US"/>
        </w:rPr>
        <w:t>804 Государственная жилищная инспекция Брянской области</w:t>
      </w:r>
    </w:p>
    <w:p w:rsidR="00380D01" w:rsidRPr="006B309F" w:rsidRDefault="00380D01" w:rsidP="009B6B8F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6B309F">
        <w:rPr>
          <w:lang w:eastAsia="en-US"/>
        </w:rPr>
        <w:t>805 Управление ветеринарии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426" w:firstLine="284"/>
        <w:jc w:val="both"/>
        <w:rPr>
          <w:lang w:eastAsia="en-US"/>
        </w:rPr>
      </w:pPr>
      <w:r w:rsidRPr="006B309F">
        <w:rPr>
          <w:lang w:eastAsia="en-US"/>
        </w:rPr>
        <w:t>806 Государственная строительная инспекция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426" w:firstLine="284"/>
        <w:jc w:val="both"/>
        <w:rPr>
          <w:lang w:eastAsia="en-US"/>
        </w:rPr>
      </w:pPr>
      <w:r w:rsidRPr="006B309F">
        <w:rPr>
          <w:lang w:eastAsia="en-US"/>
        </w:rPr>
        <w:t>808 Департамент природных ресурсов и экологии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6B309F">
        <w:rPr>
          <w:lang w:eastAsia="en-US"/>
        </w:rPr>
        <w:t>810 Государственная инспекция по надзору за техническим состоянием самоходных машин и других видов техники, атракционов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6B309F">
        <w:rPr>
          <w:lang w:eastAsia="en-US"/>
        </w:rPr>
        <w:t>823 Управление государственного регулирования тарифов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 w:rsidRPr="006B309F">
        <w:rPr>
          <w:lang w:eastAsia="en-US"/>
        </w:rPr>
        <w:tab/>
        <w:t>830 Управление мировой юстиции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 w:rsidRPr="006B309F">
        <w:rPr>
          <w:lang w:eastAsia="en-US"/>
        </w:rPr>
        <w:tab/>
        <w:t>836 Управление лесами Брянской области</w:t>
      </w:r>
    </w:p>
    <w:p w:rsidR="00380D01" w:rsidRPr="006B309F" w:rsidRDefault="00380D01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 w:rsidRPr="006B309F">
        <w:rPr>
          <w:lang w:eastAsia="en-US"/>
        </w:rPr>
        <w:tab/>
        <w:t>842 Департамент региональной безопасности Брянской области</w:t>
      </w:r>
    </w:p>
    <w:p w:rsidR="00380D01" w:rsidRPr="006B309F" w:rsidRDefault="00380D01" w:rsidP="00EE2495">
      <w:pPr>
        <w:ind w:hanging="426"/>
        <w:jc w:val="both"/>
        <w:rPr>
          <w:b/>
          <w:bCs/>
        </w:rPr>
      </w:pPr>
    </w:p>
    <w:p w:rsidR="00380D01" w:rsidRPr="00934588" w:rsidRDefault="00380D01" w:rsidP="00EE2495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5761C8">
        <w:rPr>
          <w:rFonts w:ascii="Times New Roman" w:hAnsi="Times New Roman" w:cs="Times New Roman"/>
          <w:b w:val="0"/>
          <w:bCs w:val="0"/>
          <w:color w:val="00B05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№3</w:t>
      </w:r>
    </w:p>
    <w:p w:rsidR="00380D01" w:rsidRPr="00934588" w:rsidRDefault="00380D01" w:rsidP="00EE24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  <w:t>Унечского района  от _________ №_____</w:t>
      </w:r>
    </w:p>
    <w:p w:rsidR="00380D01" w:rsidRPr="00934588" w:rsidRDefault="00380D01" w:rsidP="00EE24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34588">
        <w:rPr>
          <w:rFonts w:ascii="Times New Roman" w:hAnsi="Times New Roman" w:cs="Times New Roman"/>
          <w:sz w:val="28"/>
          <w:szCs w:val="28"/>
        </w:rPr>
        <w:tab/>
      </w:r>
    </w:p>
    <w:p w:rsidR="00380D01" w:rsidRPr="00934588" w:rsidRDefault="00380D01" w:rsidP="00EA1843">
      <w:pPr>
        <w:jc w:val="center"/>
        <w:rPr>
          <w:b/>
          <w:bCs/>
        </w:rPr>
      </w:pPr>
      <w:r w:rsidRPr="00934588">
        <w:rPr>
          <w:b/>
          <w:bCs/>
        </w:rPr>
        <w:t>ПЕРЕЧЕНЬ</w:t>
      </w:r>
    </w:p>
    <w:p w:rsidR="00380D01" w:rsidRPr="00934588" w:rsidRDefault="00380D01" w:rsidP="00EA1843">
      <w:pPr>
        <w:jc w:val="center"/>
        <w:rPr>
          <w:b/>
          <w:bCs/>
        </w:rPr>
      </w:pPr>
      <w:r w:rsidRPr="00934588">
        <w:rPr>
          <w:b/>
          <w:bCs/>
        </w:rPr>
        <w:t>главных администраторов доходов бюджета Унечского</w:t>
      </w:r>
      <w:r w:rsidRPr="00934588">
        <w:rPr>
          <w:b/>
          <w:bCs/>
        </w:rPr>
        <w:tab/>
        <w:t xml:space="preserve">муниципального </w:t>
      </w:r>
      <w:r w:rsidRPr="00934588">
        <w:rPr>
          <w:b/>
          <w:bCs/>
        </w:rPr>
        <w:tab/>
        <w:t>района Брянской области</w:t>
      </w:r>
    </w:p>
    <w:p w:rsidR="00380D01" w:rsidRPr="00934588" w:rsidRDefault="00380D01" w:rsidP="00187BEF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528"/>
      </w:tblGrid>
      <w:tr w:rsidR="00380D01" w:rsidRPr="00934588">
        <w:tc>
          <w:tcPr>
            <w:tcW w:w="4678" w:type="dxa"/>
            <w:gridSpan w:val="2"/>
          </w:tcPr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80D01" w:rsidRPr="00934588">
        <w:trPr>
          <w:trHeight w:val="451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Администрация Унечского 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1 08 07150 01 1000 110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 (сумма платежа  (перерасчеты, недоимка и задолженность по соответствующему платежу, в том числе по отмененному)</w:t>
            </w:r>
          </w:p>
        </w:tc>
      </w:tr>
      <w:tr w:rsidR="00380D01" w:rsidRPr="00934588">
        <w:trPr>
          <w:trHeight w:val="721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1 08 07150 01 4000 110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1 08 07174 01 1000 110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1 08 07174 01 4000 110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 (прочие поступления)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1 11 05035 05 0000 120 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1 11 09045 05 0000 120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1 13 01540 05 0000 130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1 13 01995 05 0000 130 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1 14 02052 05 0000 440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1 14 02053 05 0000 440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1 15 02050 05 0000 140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Административные штрафы, установленные главой  7 Кодекса Российской Федерации об административных правонарушениях, за  административные правонарушения в области охраны собственности, выявленные должностными  лицами органов 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9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0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1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2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4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5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6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7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8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9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0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1" w:history="1">
              <w:r w:rsidRPr="005822A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5822A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 *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2 02 25243 05 0000 150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2 02 25497 05 0000 150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2 02 35082 05 0000 150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2 02 35120 05 0000150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ind w:firstLine="34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2 18 60010 05 0000 150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80D01" w:rsidRPr="00934588">
        <w:trPr>
          <w:trHeight w:val="376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районов*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2 02 25304  05 0000 150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9C033E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2 02 25750 05 0000 150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2 02 30029 05 0000 150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2 02 45179 05 0000 150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2 02 45303 05 0000 150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Межбюджетные трансферты, передаваемые 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 организаций, реализующих  образовательные программы начального 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80D01" w:rsidRPr="00934588">
        <w:trPr>
          <w:trHeight w:val="465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5822A1">
            <w:pPr>
              <w:pStyle w:val="Title"/>
              <w:jc w:val="left"/>
              <w:rPr>
                <w:i/>
                <w:iCs/>
                <w:lang w:eastAsia="en-US"/>
              </w:rPr>
            </w:pPr>
            <w:r w:rsidRPr="005822A1">
              <w:rPr>
                <w:sz w:val="24"/>
                <w:szCs w:val="24"/>
              </w:rPr>
              <w:t xml:space="preserve">Контрольно  – счетная палата  </w:t>
            </w:r>
            <w:r w:rsidRPr="005822A1">
              <w:rPr>
                <w:sz w:val="24"/>
                <w:szCs w:val="24"/>
                <w:lang w:eastAsia="en-US"/>
              </w:rPr>
              <w:t xml:space="preserve">Унечского района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80D01" w:rsidRPr="00934588">
        <w:trPr>
          <w:trHeight w:val="465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2 02 15001 05 0000 150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2 02 15002 05 0000 150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2 02 19999 05 0000 150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дотации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2 08 05000 05 0000 150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80D01" w:rsidRPr="00934588">
        <w:trPr>
          <w:trHeight w:val="467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Отдел культуры администрации Унечского района Брянской области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380D01" w:rsidRPr="00934588">
        <w:trPr>
          <w:trHeight w:val="435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Инициативные платежи, зачисляемые в бюджеты муниципальных районов* </w:t>
            </w:r>
          </w:p>
        </w:tc>
      </w:tr>
      <w:tr w:rsidR="00380D01" w:rsidRPr="00934588">
        <w:trPr>
          <w:trHeight w:val="435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2 02 25467 05 0000 150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A93A1B">
            <w:pPr>
              <w:rPr>
                <w:sz w:val="22"/>
                <w:szCs w:val="22"/>
              </w:rPr>
            </w:pPr>
            <w:r w:rsidRPr="005822A1">
              <w:rPr>
                <w:sz w:val="22"/>
                <w:szCs w:val="22"/>
              </w:rPr>
              <w:t>2 02 25513 05 0000 150</w:t>
            </w:r>
          </w:p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2 02 25519 05 0000 150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016 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2 02 40014 05 0000 150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80D01" w:rsidRPr="00934588">
        <w:trPr>
          <w:trHeight w:val="433"/>
        </w:trPr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8334" w:type="dxa"/>
            <w:gridSpan w:val="2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1 11 05013 05 0000 120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1 11 05013 13 0000 120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1 11 05025 05 0000 120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1 11 05035 05 0000 120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1 11 05075 05 0000 120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1 11 07015 05 0000 120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1 11 09045 05 0000 120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6E3050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6E3050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1 14 01050 05 0000 410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1 14 02052 05 0000 410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1 14 02053 05 0000 410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1 14 02058 05 0000 410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1 14 06013 05 0000 430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1 14 06013 13 0000 430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1 14 06025 05 0000 430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1 14 06045 05 0000 430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1 14 06313 05 0000 430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5822A1">
              <w:rPr>
                <w:sz w:val="22"/>
                <w:szCs w:val="22"/>
              </w:rPr>
              <w:t>и межселенных территорий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1 14 06313 13 0000 430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 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1 14 06325 05 0000 430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1 15 02050 05 0000 140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5822A1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822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2 02 25511 05 0000 150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Субсидии бюджетам муниципальных районов на проведение комплексных кадастровых работ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202 29999 05 0000 150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021 </w:t>
            </w:r>
          </w:p>
        </w:tc>
        <w:tc>
          <w:tcPr>
            <w:tcW w:w="2806" w:type="dxa"/>
          </w:tcPr>
          <w:p w:rsidR="00380D01" w:rsidRPr="005822A1" w:rsidRDefault="00380D01" w:rsidP="00AF7946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380D01" w:rsidRPr="00934588">
        <w:tc>
          <w:tcPr>
            <w:tcW w:w="187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380D01" w:rsidRPr="005822A1" w:rsidRDefault="00380D01" w:rsidP="00E12BB2">
            <w:pPr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2 19 60010 05 0000 150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380D01" w:rsidRPr="00934588" w:rsidRDefault="00380D01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380D01" w:rsidRPr="00934588" w:rsidRDefault="00380D01" w:rsidP="00821282">
      <w:pPr>
        <w:autoSpaceDE w:val="0"/>
        <w:autoSpaceDN w:val="0"/>
        <w:adjustRightInd w:val="0"/>
        <w:ind w:left="-142"/>
        <w:jc w:val="both"/>
      </w:pPr>
      <w:r w:rsidRPr="00934588">
        <w:tab/>
      </w:r>
      <w:r w:rsidRPr="00934588">
        <w:tab/>
        <w:t>*Администрирование главными администраторами осуществляется с применением кодов группы подвида доходов бюджетов</w:t>
      </w:r>
    </w:p>
    <w:p w:rsidR="00380D01" w:rsidRPr="00934588" w:rsidRDefault="00380D01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0D01" w:rsidRPr="00934588" w:rsidRDefault="00380D01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0D01" w:rsidRPr="00934588" w:rsidRDefault="00380D01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0D01" w:rsidRPr="00934588" w:rsidRDefault="00380D01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0D01" w:rsidRPr="00934588" w:rsidRDefault="00380D01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№4</w:t>
      </w:r>
    </w:p>
    <w:p w:rsidR="00380D01" w:rsidRPr="00934588" w:rsidRDefault="00380D01" w:rsidP="000E22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  <w:t>Унечского района  от _________ №_____</w:t>
      </w:r>
    </w:p>
    <w:p w:rsidR="00380D01" w:rsidRPr="00934588" w:rsidRDefault="00380D01" w:rsidP="000E22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34588">
        <w:rPr>
          <w:rFonts w:ascii="Times New Roman" w:hAnsi="Times New Roman" w:cs="Times New Roman"/>
          <w:sz w:val="28"/>
          <w:szCs w:val="28"/>
        </w:rPr>
        <w:tab/>
      </w:r>
    </w:p>
    <w:p w:rsidR="00380D01" w:rsidRPr="00934588" w:rsidRDefault="00380D01" w:rsidP="000E2206">
      <w:pPr>
        <w:jc w:val="center"/>
        <w:rPr>
          <w:b/>
          <w:bCs/>
        </w:rPr>
      </w:pPr>
      <w:r w:rsidRPr="00934588">
        <w:rPr>
          <w:b/>
          <w:bCs/>
        </w:rPr>
        <w:t>ПЕРЕЧЕНЬ</w:t>
      </w:r>
    </w:p>
    <w:p w:rsidR="00380D01" w:rsidRPr="00934588" w:rsidRDefault="00380D01" w:rsidP="00253F70">
      <w:pPr>
        <w:jc w:val="center"/>
        <w:rPr>
          <w:b/>
          <w:bCs/>
        </w:rPr>
      </w:pPr>
      <w:r w:rsidRPr="00934588">
        <w:rPr>
          <w:b/>
          <w:bCs/>
        </w:rPr>
        <w:t>главных администраторов доходов бюджетов поселений, закрепленные за главными</w:t>
      </w:r>
    </w:p>
    <w:p w:rsidR="00380D01" w:rsidRPr="00934588" w:rsidRDefault="00380D01" w:rsidP="00253F70">
      <w:pPr>
        <w:pStyle w:val="BodyText3"/>
        <w:jc w:val="center"/>
        <w:rPr>
          <w:b/>
          <w:bCs/>
          <w:sz w:val="24"/>
          <w:szCs w:val="24"/>
        </w:rPr>
      </w:pPr>
      <w:r w:rsidRPr="00934588">
        <w:rPr>
          <w:b/>
          <w:bCs/>
          <w:sz w:val="24"/>
          <w:szCs w:val="24"/>
        </w:rPr>
        <w:t>администраторами доходов бюджета – органами местного самоуправления  Унечского</w:t>
      </w:r>
      <w:r w:rsidRPr="00934588">
        <w:rPr>
          <w:b/>
          <w:bCs/>
          <w:sz w:val="24"/>
          <w:szCs w:val="24"/>
        </w:rPr>
        <w:tab/>
        <w:t>муниципального района Брянской области</w:t>
      </w:r>
    </w:p>
    <w:p w:rsidR="00380D01" w:rsidRPr="00934588" w:rsidRDefault="00380D01" w:rsidP="00253F70">
      <w:pPr>
        <w:jc w:val="center"/>
      </w:pPr>
    </w:p>
    <w:tbl>
      <w:tblPr>
        <w:tblW w:w="0" w:type="auto"/>
        <w:tblInd w:w="-106" w:type="dxa"/>
        <w:tblLayout w:type="fixed"/>
        <w:tblLook w:val="00A0"/>
      </w:tblPr>
      <w:tblGrid>
        <w:gridCol w:w="1702"/>
        <w:gridCol w:w="2693"/>
        <w:gridCol w:w="5953"/>
      </w:tblGrid>
      <w:tr w:rsidR="00380D01" w:rsidRPr="00934588">
        <w:trPr>
          <w:cantSplit/>
          <w:trHeight w:val="45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center"/>
              <w:rPr>
                <w:lang w:eastAsia="en-US"/>
              </w:rPr>
            </w:pPr>
            <w:r w:rsidRPr="00934588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jc w:val="center"/>
              <w:rPr>
                <w:b/>
                <w:bCs/>
              </w:rPr>
            </w:pPr>
            <w:r w:rsidRPr="00934588">
              <w:t xml:space="preserve">Наименование главного администратора доходов бюджета поселений /наименование кода вида (подвида) доходов бюджетов </w:t>
            </w:r>
          </w:p>
          <w:p w:rsidR="00380D01" w:rsidRPr="00934588" w:rsidRDefault="00380D01" w:rsidP="00253F70">
            <w:pPr>
              <w:ind w:firstLine="709"/>
              <w:rPr>
                <w:lang w:eastAsia="en-US"/>
              </w:rPr>
            </w:pPr>
          </w:p>
          <w:p w:rsidR="00380D01" w:rsidRPr="00934588" w:rsidRDefault="00380D01" w:rsidP="00253F70">
            <w:pPr>
              <w:ind w:firstLine="709"/>
              <w:rPr>
                <w:i/>
                <w:iCs/>
                <w:lang w:eastAsia="en-US"/>
              </w:rPr>
            </w:pPr>
          </w:p>
        </w:tc>
      </w:tr>
      <w:tr w:rsidR="00380D01" w:rsidRPr="00934588">
        <w:trPr>
          <w:cantSplit/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center"/>
              <w:rPr>
                <w:lang w:eastAsia="en-US"/>
              </w:rPr>
            </w:pPr>
            <w:r w:rsidRPr="00934588">
              <w:rPr>
                <w:lang w:eastAsia="en-US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642B61">
            <w:pPr>
              <w:ind w:firstLine="34"/>
              <w:jc w:val="center"/>
              <w:rPr>
                <w:lang w:eastAsia="en-US"/>
              </w:rPr>
            </w:pPr>
            <w:r w:rsidRPr="00934588">
              <w:rPr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D01" w:rsidRPr="00934588" w:rsidRDefault="00380D01" w:rsidP="00253F70">
            <w:pPr>
              <w:rPr>
                <w:i/>
                <w:iCs/>
                <w:lang w:eastAsia="en-US"/>
              </w:rPr>
            </w:pPr>
          </w:p>
        </w:tc>
      </w:tr>
      <w:tr w:rsidR="00380D01" w:rsidRPr="00934588">
        <w:trPr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021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b/>
                <w:bCs/>
                <w:lang w:eastAsia="en-US"/>
              </w:rPr>
              <w:t>Комитет по управлению муниципальным имуществом Унечского  района</w:t>
            </w:r>
          </w:p>
        </w:tc>
      </w:tr>
      <w:tr w:rsidR="00380D01" w:rsidRPr="00934588">
        <w:trPr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1 11 05013 13 0000 120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80D01" w:rsidRPr="00934588">
        <w:trPr>
          <w:trHeight w:val="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1 14 06013 13 0000 430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380D01" w:rsidRPr="00934588">
        <w:trPr>
          <w:trHeight w:val="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1 14 06313 13 0000 430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01" w:rsidRPr="00934588" w:rsidRDefault="00380D01" w:rsidP="00253F70">
            <w:pPr>
              <w:ind w:firstLine="34"/>
              <w:jc w:val="both"/>
              <w:rPr>
                <w:lang w:eastAsia="en-US"/>
              </w:rPr>
            </w:pPr>
            <w:r w:rsidRPr="00934588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380D01" w:rsidRPr="00934588" w:rsidRDefault="00380D01" w:rsidP="00253F70"/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9D2D4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934588"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№5</w:t>
      </w:r>
    </w:p>
    <w:p w:rsidR="00380D01" w:rsidRPr="00934588" w:rsidRDefault="00380D01" w:rsidP="009D2D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</w:r>
      <w:r w:rsidRPr="00934588">
        <w:rPr>
          <w:rFonts w:ascii="Times New Roman" w:hAnsi="Times New Roman" w:cs="Times New Roman"/>
          <w:sz w:val="24"/>
          <w:szCs w:val="24"/>
        </w:rPr>
        <w:tab/>
        <w:t>Унечского района  от _________ №_____</w:t>
      </w:r>
    </w:p>
    <w:p w:rsidR="00380D01" w:rsidRPr="00934588" w:rsidRDefault="00380D01" w:rsidP="009D2D4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34588">
        <w:rPr>
          <w:rFonts w:ascii="Times New Roman" w:hAnsi="Times New Roman" w:cs="Times New Roman"/>
          <w:sz w:val="28"/>
          <w:szCs w:val="28"/>
        </w:rPr>
        <w:tab/>
      </w:r>
    </w:p>
    <w:p w:rsidR="00380D01" w:rsidRPr="00934588" w:rsidRDefault="00380D01" w:rsidP="009D2D48">
      <w:pPr>
        <w:jc w:val="both"/>
      </w:pPr>
    </w:p>
    <w:p w:rsidR="00380D01" w:rsidRPr="00934588" w:rsidRDefault="00380D01" w:rsidP="009D2D48">
      <w:pPr>
        <w:jc w:val="center"/>
        <w:rPr>
          <w:b/>
          <w:bCs/>
        </w:rPr>
      </w:pPr>
      <w:r w:rsidRPr="00934588">
        <w:rPr>
          <w:b/>
          <w:bCs/>
        </w:rPr>
        <w:t>ПЕРЕЧЕНЬ</w:t>
      </w:r>
    </w:p>
    <w:p w:rsidR="00380D01" w:rsidRPr="00934588" w:rsidRDefault="00380D01" w:rsidP="009D2D48">
      <w:pPr>
        <w:jc w:val="center"/>
        <w:rPr>
          <w:b/>
          <w:bCs/>
        </w:rPr>
      </w:pPr>
      <w:r w:rsidRPr="00934588">
        <w:rPr>
          <w:b/>
          <w:bCs/>
        </w:rPr>
        <w:t>главных администраторов  источников финансирования дефицита бюджетаУнечского муниципального района Брянской области</w:t>
      </w:r>
    </w:p>
    <w:p w:rsidR="00380D01" w:rsidRPr="00934588" w:rsidRDefault="00380D01" w:rsidP="009D2D48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752"/>
        <w:gridCol w:w="5528"/>
      </w:tblGrid>
      <w:tr w:rsidR="00380D01" w:rsidRPr="00934588">
        <w:tc>
          <w:tcPr>
            <w:tcW w:w="4678" w:type="dxa"/>
            <w:gridSpan w:val="2"/>
          </w:tcPr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5822A1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5822A1">
              <w:rPr>
                <w:sz w:val="22"/>
                <w:szCs w:val="22"/>
              </w:rPr>
              <w:t xml:space="preserve"> /наименование кода вида (подвида) </w:t>
            </w:r>
          </w:p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380D01" w:rsidRPr="00934588">
        <w:tc>
          <w:tcPr>
            <w:tcW w:w="1926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752" w:type="dxa"/>
          </w:tcPr>
          <w:p w:rsidR="00380D01" w:rsidRPr="005822A1" w:rsidRDefault="00380D01" w:rsidP="005822A1">
            <w:pPr>
              <w:jc w:val="center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5528" w:type="dxa"/>
            <w:vMerge/>
          </w:tcPr>
          <w:p w:rsidR="00380D01" w:rsidRPr="005822A1" w:rsidRDefault="00380D01" w:rsidP="005822A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80D01" w:rsidRPr="00934588">
        <w:trPr>
          <w:trHeight w:val="339"/>
        </w:trPr>
        <w:tc>
          <w:tcPr>
            <w:tcW w:w="1926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280" w:type="dxa"/>
            <w:gridSpan w:val="2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380D01" w:rsidRPr="00934588">
        <w:tc>
          <w:tcPr>
            <w:tcW w:w="1926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75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380D01" w:rsidRPr="00934588">
        <w:tc>
          <w:tcPr>
            <w:tcW w:w="1926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75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01 05 02 01 05 0000 610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Уменьшение  прочих остатков денежных средств бюджетов муниципальных районов</w:t>
            </w:r>
          </w:p>
        </w:tc>
      </w:tr>
      <w:tr w:rsidR="00380D01" w:rsidRPr="00934588">
        <w:trPr>
          <w:trHeight w:val="379"/>
        </w:trPr>
        <w:tc>
          <w:tcPr>
            <w:tcW w:w="1926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8280" w:type="dxa"/>
            <w:gridSpan w:val="2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b/>
                <w:bCs/>
                <w:sz w:val="22"/>
                <w:szCs w:val="22"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380D01" w:rsidRPr="00934588">
        <w:tc>
          <w:tcPr>
            <w:tcW w:w="1926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752" w:type="dxa"/>
          </w:tcPr>
          <w:p w:rsidR="00380D01" w:rsidRPr="005822A1" w:rsidRDefault="00380D01" w:rsidP="005822A1">
            <w:pPr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01 06 01 00 05 0000 630</w:t>
            </w:r>
          </w:p>
        </w:tc>
        <w:tc>
          <w:tcPr>
            <w:tcW w:w="5528" w:type="dxa"/>
          </w:tcPr>
          <w:p w:rsidR="00380D01" w:rsidRPr="005822A1" w:rsidRDefault="00380D01" w:rsidP="005822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822A1">
              <w:rPr>
                <w:sz w:val="22"/>
                <w:szCs w:val="22"/>
                <w:lang w:eastAsia="en-US"/>
              </w:rPr>
              <w:t>Средства от продажи акций и иных форм участия в капитале, находящихся  собственности муниципальных районов</w:t>
            </w:r>
          </w:p>
        </w:tc>
      </w:tr>
    </w:tbl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p w:rsidR="00380D01" w:rsidRPr="00934588" w:rsidRDefault="00380D01" w:rsidP="000A4818">
      <w:pPr>
        <w:jc w:val="center"/>
      </w:pPr>
    </w:p>
    <w:sectPr w:rsidR="00380D01" w:rsidRPr="00934588" w:rsidSect="00253F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02CB4"/>
    <w:rsid w:val="00004F4D"/>
    <w:rsid w:val="000108E4"/>
    <w:rsid w:val="000A4818"/>
    <w:rsid w:val="000B348A"/>
    <w:rsid w:val="000E2206"/>
    <w:rsid w:val="000E3C69"/>
    <w:rsid w:val="000F7FB3"/>
    <w:rsid w:val="00100CE0"/>
    <w:rsid w:val="0010247A"/>
    <w:rsid w:val="0010698C"/>
    <w:rsid w:val="00120054"/>
    <w:rsid w:val="00131919"/>
    <w:rsid w:val="00137033"/>
    <w:rsid w:val="00187BEF"/>
    <w:rsid w:val="001B703F"/>
    <w:rsid w:val="001E5FE0"/>
    <w:rsid w:val="001F69C5"/>
    <w:rsid w:val="00200590"/>
    <w:rsid w:val="00205831"/>
    <w:rsid w:val="00236213"/>
    <w:rsid w:val="0023761E"/>
    <w:rsid w:val="00250B3A"/>
    <w:rsid w:val="00253F70"/>
    <w:rsid w:val="002613CD"/>
    <w:rsid w:val="0028061B"/>
    <w:rsid w:val="00297C3B"/>
    <w:rsid w:val="002A36E4"/>
    <w:rsid w:val="002C408A"/>
    <w:rsid w:val="002D5698"/>
    <w:rsid w:val="002E2C2E"/>
    <w:rsid w:val="003228BC"/>
    <w:rsid w:val="00323142"/>
    <w:rsid w:val="0032568A"/>
    <w:rsid w:val="00353619"/>
    <w:rsid w:val="003752CC"/>
    <w:rsid w:val="00380D01"/>
    <w:rsid w:val="00390B4C"/>
    <w:rsid w:val="003A4BD8"/>
    <w:rsid w:val="003E50C3"/>
    <w:rsid w:val="003F0AD5"/>
    <w:rsid w:val="003F248D"/>
    <w:rsid w:val="003F75D7"/>
    <w:rsid w:val="00403E6A"/>
    <w:rsid w:val="004322AE"/>
    <w:rsid w:val="004368F4"/>
    <w:rsid w:val="00466D95"/>
    <w:rsid w:val="00467A8D"/>
    <w:rsid w:val="0047697B"/>
    <w:rsid w:val="00486CEE"/>
    <w:rsid w:val="00497213"/>
    <w:rsid w:val="004B387B"/>
    <w:rsid w:val="005117BA"/>
    <w:rsid w:val="00521946"/>
    <w:rsid w:val="00556991"/>
    <w:rsid w:val="005655D0"/>
    <w:rsid w:val="005714F9"/>
    <w:rsid w:val="005761C8"/>
    <w:rsid w:val="005822A1"/>
    <w:rsid w:val="005A47FF"/>
    <w:rsid w:val="005B019C"/>
    <w:rsid w:val="00642B61"/>
    <w:rsid w:val="006A3E15"/>
    <w:rsid w:val="006B309F"/>
    <w:rsid w:val="006C06C4"/>
    <w:rsid w:val="006C523C"/>
    <w:rsid w:val="006E3050"/>
    <w:rsid w:val="006E6F61"/>
    <w:rsid w:val="006F15CD"/>
    <w:rsid w:val="006F2448"/>
    <w:rsid w:val="00725543"/>
    <w:rsid w:val="00744A79"/>
    <w:rsid w:val="00745CAF"/>
    <w:rsid w:val="00750931"/>
    <w:rsid w:val="0078783E"/>
    <w:rsid w:val="007A0356"/>
    <w:rsid w:val="007C3734"/>
    <w:rsid w:val="00821282"/>
    <w:rsid w:val="00830412"/>
    <w:rsid w:val="00835A29"/>
    <w:rsid w:val="00847AA4"/>
    <w:rsid w:val="008616F0"/>
    <w:rsid w:val="00874F82"/>
    <w:rsid w:val="00882DF5"/>
    <w:rsid w:val="0088482B"/>
    <w:rsid w:val="008A2A9E"/>
    <w:rsid w:val="00900EAC"/>
    <w:rsid w:val="00934588"/>
    <w:rsid w:val="00976DE9"/>
    <w:rsid w:val="00996387"/>
    <w:rsid w:val="009B6B8F"/>
    <w:rsid w:val="009C033E"/>
    <w:rsid w:val="009D131A"/>
    <w:rsid w:val="009D2D48"/>
    <w:rsid w:val="009F506A"/>
    <w:rsid w:val="00A02783"/>
    <w:rsid w:val="00A1363B"/>
    <w:rsid w:val="00A47B3C"/>
    <w:rsid w:val="00A87AA2"/>
    <w:rsid w:val="00A90AC8"/>
    <w:rsid w:val="00A93A1B"/>
    <w:rsid w:val="00AC685C"/>
    <w:rsid w:val="00AD557B"/>
    <w:rsid w:val="00AF7946"/>
    <w:rsid w:val="00B26271"/>
    <w:rsid w:val="00B6536C"/>
    <w:rsid w:val="00B975E4"/>
    <w:rsid w:val="00BA7139"/>
    <w:rsid w:val="00BC12B6"/>
    <w:rsid w:val="00BE545A"/>
    <w:rsid w:val="00C37F7C"/>
    <w:rsid w:val="00C70391"/>
    <w:rsid w:val="00C922EF"/>
    <w:rsid w:val="00C933E8"/>
    <w:rsid w:val="00CA2A56"/>
    <w:rsid w:val="00CB4530"/>
    <w:rsid w:val="00CD01D8"/>
    <w:rsid w:val="00CD0823"/>
    <w:rsid w:val="00CD3421"/>
    <w:rsid w:val="00D27977"/>
    <w:rsid w:val="00DA6737"/>
    <w:rsid w:val="00DB33F7"/>
    <w:rsid w:val="00DD5CA9"/>
    <w:rsid w:val="00E027D3"/>
    <w:rsid w:val="00E12BB2"/>
    <w:rsid w:val="00E24194"/>
    <w:rsid w:val="00E419BC"/>
    <w:rsid w:val="00E51498"/>
    <w:rsid w:val="00E91F04"/>
    <w:rsid w:val="00EA1843"/>
    <w:rsid w:val="00EB3058"/>
    <w:rsid w:val="00ED0C94"/>
    <w:rsid w:val="00ED5A7F"/>
    <w:rsid w:val="00EE2495"/>
    <w:rsid w:val="00F248B9"/>
    <w:rsid w:val="00F3159C"/>
    <w:rsid w:val="00F569A6"/>
    <w:rsid w:val="00FC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D2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2D48"/>
    <w:rPr>
      <w:rFonts w:ascii="Tahoma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F248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248B9"/>
    <w:rPr>
      <w:rFonts w:ascii="Times New Roman" w:hAnsi="Times New Roman" w:cs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BE545A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E545A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6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34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4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4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5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1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25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33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4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20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2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4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3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3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4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4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23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2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36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4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10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9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31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4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14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7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30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35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4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8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51" Type="http://schemas.openxmlformats.org/officeDocument/2006/relationships/hyperlink" Target="consultantplus://offline/ref=62DCA53493C6BC821D022A51827E645F75D36318E9F261773BD4B205F0842D5A66A5663DDCDE668ABC1976C64E8D57C92B6552DF6CF13092FEV6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25</Pages>
  <Words>9453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24</cp:revision>
  <cp:lastPrinted>2024-01-11T08:52:00Z</cp:lastPrinted>
  <dcterms:created xsi:type="dcterms:W3CDTF">2022-12-15T08:09:00Z</dcterms:created>
  <dcterms:modified xsi:type="dcterms:W3CDTF">2024-01-18T14:45:00Z</dcterms:modified>
</cp:coreProperties>
</file>